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Ayrshire and Arran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Ayrshire and Arran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Ayrshire and Arran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Ayrshire and Arran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Ayrshire and Arran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Ayrshire and Arran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66.7% </w:t>
      </w:r>
      <w:r w:rsidRPr="004747BF">
        <w:rPr>
          <w:rFonts w:ascii="Libre Franklin Light" w:eastAsia="Times New Roman" w:hAnsi="Libre Franklin Light" w:cs="Calibri Light"/>
        </w:rPr>
        <w:t xml:space="preserve">of those respondents classified as PGSI 8+ in North Ayrshire and Arran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Ayrshire and Arran is estimated to be </w:t>
      </w:r>
      <w:r w:rsidRPr="00773DF7">
        <w:rPr>
          <w:rFonts w:ascii="Libre Franklin Light" w:eastAsia="Times New Roman" w:hAnsi="Libre Franklin Light" w:cs="Calibri Light"/>
          <w:b/>
          <w:bCs/>
          <w:color w:val="C45911" w:themeColor="accent2" w:themeShade="BF"/>
        </w:rPr>
        <w:t xml:space="preserve">£1,777,564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Ayrshire and Arran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Ayrshire and Arran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Ayrshire and Arran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Ayrshire and Arran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Ayrshire and Arra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Ayrshire and Arran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Ayrshire and Arra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Ayrshire and Arran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Ayrshire and Arran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Ayrshire and Arra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Ayrshire and Arran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Ayrshire and Arran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Ayrshire and Arran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Ayrshire and Arran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Ayrshire and Arran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Ayrshire and Arran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£1,777,564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Ayrshire and Arran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£28,954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£598,777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£42,894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£12,064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£22,117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£1,072,758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£1,777,564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Ayrshire and Arran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Ayrshire and Arran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Ayrshire and Arran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Ayrshire and Arran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Ayrshire and Arran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Ayrshire and Arran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Ayrshire and Arran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Ayrshire and Arran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Ayrshire and Arran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Ayrshire and Arran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Ayrshire and Arran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Ayrshire and Arran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B42FE22-E027-4E67-9C36-7AF3435AF5B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